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CF3224" w:rsidP="002C5749">
      <w:pPr>
        <w:ind w:left="5670"/>
      </w:pPr>
      <w:fldSimple w:instr=" DOCVARIABLE &quot;boss_state&quot; \* MERGEFORMAT ">
        <w:r w:rsidR="00346DCC">
          <w:t>Руководитель испытательной лаборатории ООО "ТрудЭксперт"</w:t>
        </w:r>
      </w:fldSimple>
    </w:p>
    <w:p w:rsidR="002C5749" w:rsidRPr="00B173B2" w:rsidRDefault="002C5749" w:rsidP="002C5749">
      <w:pPr>
        <w:ind w:left="5670"/>
      </w:pPr>
      <w:r w:rsidRPr="00B173B2">
        <w:t xml:space="preserve">_________ </w:t>
      </w:r>
      <w:fldSimple w:instr=" DOCVARIABLE &quot;boss_fio2&quot; \* MERGEFORMAT ">
        <w:r w:rsidR="00346DCC">
          <w:t>С. А. Богомолов</w:t>
        </w:r>
      </w:fldSimple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fldSimple w:instr=" DOCVARIABLE sign_date \* MERGEFORMAT ">
        <w:r w:rsidR="00144596">
          <w:t xml:space="preserve">19.04.2022 </w:t>
        </w:r>
      </w:fldSimple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B173B2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CF322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25А5192022Н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fldSimple w:instr=" DOCVARIABLE izm_date \* MERGEFORMAT ">
        <w:r w:rsidR="00144596">
          <w:t xml:space="preserve">29.03.2022 </w:t>
        </w:r>
      </w:fldSimple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fill_date \* MERGEFORMAT </w:instrText>
      </w:r>
      <w:r w:rsidR="009D19F2">
        <w:rPr>
          <w:bCs/>
        </w:rPr>
        <w:fldChar w:fldCharType="separate"/>
      </w:r>
      <w:r w:rsidR="00144596">
        <w:rPr>
          <w:bCs/>
        </w:rPr>
        <w:t xml:space="preserve">19.04.2022 </w:t>
      </w:r>
      <w:r w:rsidR="009D19F2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CF3224" w:rsidRPr="00CF3224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CF3224" w:rsidRPr="00CF3224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CF3224" w:rsidRPr="00CF3224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fact_adr \* MERGEFORMAT </w:instrText>
      </w:r>
      <w:r w:rsidR="009D19F2">
        <w:rPr>
          <w:bCs/>
        </w:rPr>
        <w:fldChar w:fldCharType="separate"/>
      </w:r>
      <w:r w:rsidR="00CF3224" w:rsidRPr="00CF3224">
        <w:rPr>
          <w:bCs/>
        </w:rPr>
        <w:t xml:space="preserve"> </w:t>
      </w:r>
      <w:r w:rsidR="00CF3224" w:rsidRPr="00CF3224">
        <w:t xml:space="preserve">298600, Республика Крым, город Ялта, улица Манагарова, дом 2  </w:t>
      </w:r>
      <w:r w:rsidR="009D19F2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CF3224">
        <w:rPr>
          <w:u w:val="single"/>
        </w:rPr>
        <w:t xml:space="preserve"> 25А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CF3224" w:rsidRPr="00CF3224">
        <w:rPr>
          <w:rStyle w:val="aa"/>
        </w:rPr>
        <w:t xml:space="preserve"> Учитель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CF3224" w:rsidRPr="00CF3224">
        <w:rPr>
          <w:rStyle w:val="aa"/>
        </w:rPr>
        <w:t xml:space="preserve"> 27244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fldSimple w:instr=" DOCVARIABLE operac \* MERGEFORMAT ">
        <w:r w:rsidR="00373E02" w:rsidRPr="00373E02">
          <w:t xml:space="preserve"> Работа с детьми </w:t>
        </w:r>
      </w:fldSimple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fldSimple w:instr=" DOCVARIABLE izm_tools \* MERGEFORMAT ">
        <w:r w:rsidR="00CF3224" w:rsidRPr="00CF3224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346DCC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346DCC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671D8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Pr="00B173B2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Pr="00B173B2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Pr="00B173B2" w:rsidRDefault="00144596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671D8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144596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671D8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144596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671D8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144596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671D8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144596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671D8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144596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D671D8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2C5749">
        <w:tc>
          <w:tcPr>
            <w:tcW w:w="18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346DCC" w:rsidRPr="00B173B2" w:rsidTr="002C5749">
        <w:tc>
          <w:tcPr>
            <w:tcW w:w="187" w:type="pct"/>
            <w:vAlign w:val="center"/>
          </w:tcPr>
          <w:p w:rsidR="00346DCC" w:rsidRPr="00B173B2" w:rsidRDefault="00D671D8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346DCC" w:rsidRPr="00B173B2" w:rsidRDefault="00D671D8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48" w:name="zona_info_id_7B05"/>
            <w:bookmarkEnd w:id="48"/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625" w:type="pct"/>
            <w:vAlign w:val="center"/>
          </w:tcPr>
          <w:p w:rsidR="00346DCC" w:rsidRPr="00B173B2" w:rsidRDefault="00D671D8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22,8</w:t>
            </w:r>
          </w:p>
        </w:tc>
        <w:tc>
          <w:tcPr>
            <w:tcW w:w="625" w:type="pct"/>
            <w:vAlign w:val="center"/>
          </w:tcPr>
          <w:p w:rsidR="00346DCC" w:rsidRPr="00B173B2" w:rsidRDefault="00D671D8" w:rsidP="00B173B2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625" w:type="pct"/>
            <w:vAlign w:val="center"/>
          </w:tcPr>
          <w:p w:rsidR="00346DCC" w:rsidRPr="00B173B2" w:rsidRDefault="00D671D8" w:rsidP="00E403BD">
            <w:pPr>
              <w:pStyle w:val="a8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624" w:type="pct"/>
            <w:vAlign w:val="center"/>
          </w:tcPr>
          <w:p w:rsidR="00346DCC" w:rsidRPr="00B173B2" w:rsidRDefault="00D671D8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42,3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D671D8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D671D8" w:rsidRPr="00D671D8">
        <w:rPr>
          <w:bCs/>
          <w:i/>
          <w:sz w:val="20"/>
          <w:szCs w:val="20"/>
        </w:rPr>
        <w:t>Нагрузка</w:t>
      </w:r>
      <w:r w:rsidR="00D671D8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D671D8" w:rsidRDefault="00D671D8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3 + 2 + 3 + 3 + 4  = 15.00;   X(To) = 15.00±0.28,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346DCC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att_zakl \* MERGEFORMAT </w:instrText>
      </w:r>
      <w:r w:rsidR="009D19F2">
        <w:rPr>
          <w:bCs/>
        </w:rPr>
        <w:fldChar w:fldCharType="separate"/>
      </w:r>
      <w:r w:rsidR="00D671D8" w:rsidRPr="00D671D8">
        <w:rPr>
          <w:bCs/>
        </w:rPr>
        <w:t>-</w:t>
      </w:r>
      <w:r w:rsidR="00D671D8" w:rsidRPr="00D671D8">
        <w:t xml:space="preserve"> фактический уровень вредного фактора соответствует гигиеническим нормативам;</w:t>
      </w:r>
      <w:r w:rsidR="009D19F2">
        <w:fldChar w:fldCharType="end"/>
      </w:r>
      <w:r w:rsidRPr="00B173B2">
        <w:br/>
        <w:t xml:space="preserve">- класс условий труда - </w:t>
      </w:r>
      <w:fldSimple w:instr=" DOCVARIABLE class \* MERGEFORMAT ">
        <w:r w:rsidR="00D671D8">
          <w:t>1</w:t>
        </w:r>
      </w:fldSimple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346DCC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DCC" w:rsidRDefault="00346DCC" w:rsidP="0076042D">
      <w:pPr>
        <w:pStyle w:val="a9"/>
      </w:pPr>
      <w:r>
        <w:separator/>
      </w:r>
    </w:p>
  </w:endnote>
  <w:endnote w:type="continuationSeparator" w:id="0">
    <w:p w:rsidR="00346DCC" w:rsidRDefault="00346DCC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224" w:rsidRDefault="00CF322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CF3224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25А5192022Н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144596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144596" w:rsidRPr="00144596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224" w:rsidRDefault="00CF322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DCC" w:rsidRDefault="00346DCC" w:rsidP="0076042D">
      <w:pPr>
        <w:pStyle w:val="a9"/>
      </w:pPr>
      <w:r>
        <w:separator/>
      </w:r>
    </w:p>
  </w:footnote>
  <w:footnote w:type="continuationSeparator" w:id="0">
    <w:p w:rsidR="00346DCC" w:rsidRDefault="00346DCC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224" w:rsidRDefault="00CF322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224" w:rsidRDefault="00CF3224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224" w:rsidRDefault="00CF3224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14;  25А, 26А (25А), 27А (25А), 28А (25А), 29А (25А), 30А (25А), 31А (25А), 32А (25А), 33А (25А), 34А (25А), 35А (25А), 36А (25А), 37А (25А), 38А (25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1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4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A53D7A595BB842FFBC1DEDE02B8E11A0"/>
    <w:docVar w:name="fill_date" w:val="19.04.2022"/>
    <w:docVar w:name="footer_num" w:val="Протокол № 25А5192022Н"/>
    <w:docVar w:name="form" w:val="4"/>
    <w:docVar w:name="grid_data_n_bm1_4" w:val="1~3~~2~2~~3~3~~4~3~~5~4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3 + 2 + 3 + 3 + 4  = 15.00;   X(To) = 15.00±0.28, k=2 (p=95%)_x000d_"/>
    <w:docVar w:name="nd_table3_id_205" w:val="_napr1~_napr2~_napr3~_napr4~_napr5~_napr6~_napr7~_napr8~_napr9"/>
    <w:docVar w:name="num_doc" w:val="25А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23FD03DDB0964B4FA331EE8D760FADAE"/>
    <w:docVar w:name="rm_id" w:val="25"/>
    <w:docVar w:name="rm_name" w:val=" Учитель "/>
    <w:docVar w:name="rm_number" w:val=" 25А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264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346DCC"/>
    <w:rsid w:val="00025683"/>
    <w:rsid w:val="0004130D"/>
    <w:rsid w:val="00046815"/>
    <w:rsid w:val="00050199"/>
    <w:rsid w:val="0005566C"/>
    <w:rsid w:val="00057D8F"/>
    <w:rsid w:val="000624A8"/>
    <w:rsid w:val="00087C9E"/>
    <w:rsid w:val="000A0E83"/>
    <w:rsid w:val="000D1F5B"/>
    <w:rsid w:val="000E0734"/>
    <w:rsid w:val="000F37FC"/>
    <w:rsid w:val="000F3C2A"/>
    <w:rsid w:val="00110025"/>
    <w:rsid w:val="001429B1"/>
    <w:rsid w:val="00144596"/>
    <w:rsid w:val="00153FBD"/>
    <w:rsid w:val="001607C8"/>
    <w:rsid w:val="0018651F"/>
    <w:rsid w:val="001E6959"/>
    <w:rsid w:val="001F4D8D"/>
    <w:rsid w:val="00222784"/>
    <w:rsid w:val="00234932"/>
    <w:rsid w:val="00244A60"/>
    <w:rsid w:val="002621AC"/>
    <w:rsid w:val="00283A6B"/>
    <w:rsid w:val="002C5343"/>
    <w:rsid w:val="002C5749"/>
    <w:rsid w:val="002D5823"/>
    <w:rsid w:val="002E5061"/>
    <w:rsid w:val="002E55C6"/>
    <w:rsid w:val="002E61D9"/>
    <w:rsid w:val="00305B2F"/>
    <w:rsid w:val="0032707B"/>
    <w:rsid w:val="00346DCC"/>
    <w:rsid w:val="003638C5"/>
    <w:rsid w:val="00367816"/>
    <w:rsid w:val="00373E02"/>
    <w:rsid w:val="00381BBB"/>
    <w:rsid w:val="003876C3"/>
    <w:rsid w:val="003B1C63"/>
    <w:rsid w:val="003C24DB"/>
    <w:rsid w:val="00402CAC"/>
    <w:rsid w:val="004148DB"/>
    <w:rsid w:val="00416DB6"/>
    <w:rsid w:val="00426710"/>
    <w:rsid w:val="00436079"/>
    <w:rsid w:val="00444410"/>
    <w:rsid w:val="00453663"/>
    <w:rsid w:val="004A47AD"/>
    <w:rsid w:val="004C4DB2"/>
    <w:rsid w:val="004D719C"/>
    <w:rsid w:val="004F5D59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5DF1"/>
    <w:rsid w:val="005E714A"/>
    <w:rsid w:val="005F7575"/>
    <w:rsid w:val="0069682B"/>
    <w:rsid w:val="006C28B3"/>
    <w:rsid w:val="0070214B"/>
    <w:rsid w:val="007035B1"/>
    <w:rsid w:val="007049EB"/>
    <w:rsid w:val="00707381"/>
    <w:rsid w:val="00710271"/>
    <w:rsid w:val="00717C9F"/>
    <w:rsid w:val="00745ADA"/>
    <w:rsid w:val="00754D38"/>
    <w:rsid w:val="0076042D"/>
    <w:rsid w:val="007652ED"/>
    <w:rsid w:val="00780090"/>
    <w:rsid w:val="007D1852"/>
    <w:rsid w:val="007D2CEA"/>
    <w:rsid w:val="00815C10"/>
    <w:rsid w:val="0081642C"/>
    <w:rsid w:val="0082009D"/>
    <w:rsid w:val="00830CE0"/>
    <w:rsid w:val="00842EE4"/>
    <w:rsid w:val="008751FB"/>
    <w:rsid w:val="00883461"/>
    <w:rsid w:val="008943C6"/>
    <w:rsid w:val="00897462"/>
    <w:rsid w:val="008A4326"/>
    <w:rsid w:val="008E68DE"/>
    <w:rsid w:val="0090588D"/>
    <w:rsid w:val="009177C9"/>
    <w:rsid w:val="0092778A"/>
    <w:rsid w:val="00967790"/>
    <w:rsid w:val="00981670"/>
    <w:rsid w:val="009940FC"/>
    <w:rsid w:val="009B1F9F"/>
    <w:rsid w:val="009B2FB6"/>
    <w:rsid w:val="009D19F2"/>
    <w:rsid w:val="009D2790"/>
    <w:rsid w:val="009F33A4"/>
    <w:rsid w:val="009F5C3B"/>
    <w:rsid w:val="00A12349"/>
    <w:rsid w:val="00A13E3A"/>
    <w:rsid w:val="00A224DF"/>
    <w:rsid w:val="00A6145B"/>
    <w:rsid w:val="00A91908"/>
    <w:rsid w:val="00A93878"/>
    <w:rsid w:val="00AA4551"/>
    <w:rsid w:val="00AA46ED"/>
    <w:rsid w:val="00AA4DCC"/>
    <w:rsid w:val="00AD14A4"/>
    <w:rsid w:val="00AD7C32"/>
    <w:rsid w:val="00AF796F"/>
    <w:rsid w:val="00B17052"/>
    <w:rsid w:val="00B173B2"/>
    <w:rsid w:val="00B17D8A"/>
    <w:rsid w:val="00B210A8"/>
    <w:rsid w:val="00B44DD2"/>
    <w:rsid w:val="00B80C69"/>
    <w:rsid w:val="00BA5029"/>
    <w:rsid w:val="00BC13ED"/>
    <w:rsid w:val="00BC2F3C"/>
    <w:rsid w:val="00BD2848"/>
    <w:rsid w:val="00C02721"/>
    <w:rsid w:val="00C11E1A"/>
    <w:rsid w:val="00C16ECA"/>
    <w:rsid w:val="00CA12B6"/>
    <w:rsid w:val="00CA5B86"/>
    <w:rsid w:val="00CB6680"/>
    <w:rsid w:val="00CE1564"/>
    <w:rsid w:val="00CE3307"/>
    <w:rsid w:val="00CE69B2"/>
    <w:rsid w:val="00CF3224"/>
    <w:rsid w:val="00D0412A"/>
    <w:rsid w:val="00D2177B"/>
    <w:rsid w:val="00D35A27"/>
    <w:rsid w:val="00D671D8"/>
    <w:rsid w:val="00D76DF8"/>
    <w:rsid w:val="00D95917"/>
    <w:rsid w:val="00DB5302"/>
    <w:rsid w:val="00DD6B1F"/>
    <w:rsid w:val="00E124F4"/>
    <w:rsid w:val="00E36337"/>
    <w:rsid w:val="00E403BD"/>
    <w:rsid w:val="00E47C2F"/>
    <w:rsid w:val="00E7074F"/>
    <w:rsid w:val="00E751FE"/>
    <w:rsid w:val="00EA2274"/>
    <w:rsid w:val="00EB72AD"/>
    <w:rsid w:val="00EC37A1"/>
    <w:rsid w:val="00EE4CF9"/>
    <w:rsid w:val="00EE5C4A"/>
    <w:rsid w:val="00EF3DC4"/>
    <w:rsid w:val="00EF45AF"/>
    <w:rsid w:val="00F0244D"/>
    <w:rsid w:val="00F0409B"/>
    <w:rsid w:val="00F0524C"/>
    <w:rsid w:val="00F37F6C"/>
    <w:rsid w:val="00F76072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C1527F13-F50B-4F1E-8065-71DC5C93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1</TotalTime>
  <Pages>4</Pages>
  <Words>1374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5</cp:revision>
  <dcterms:created xsi:type="dcterms:W3CDTF">2022-04-18T06:56:00Z</dcterms:created>
  <dcterms:modified xsi:type="dcterms:W3CDTF">2022-04-18T08:35:00Z</dcterms:modified>
</cp:coreProperties>
</file>